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455DF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455D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6455D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6455D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6455D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6455D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6455D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6455DF">
        <w:rPr>
          <w:b w:val="0"/>
        </w:rPr>
        <w:t xml:space="preserve"> 89/2307-21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455DF" w:rsidP="00232C8F">
            <w:r>
              <w:t>Заведующий отделением (ДиТ)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455DF" w:rsidP="00232C8F">
            <w:r>
              <w:t>22038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6455DF" w:rsidRPr="006455DF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6455DF" w:rsidRPr="006455DF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6455DF" w:rsidRPr="006455DF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455D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455DF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455D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455DF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6455DF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6455DF" w:rsidP="00BA30DE">
            <w:pPr>
              <w:jc w:val="center"/>
            </w:pPr>
            <w:r>
              <w:t>146-526-343 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6455D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455DF" w:rsidRDefault="006455D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455DF" w:rsidRPr="00D15B1E" w:rsidRDefault="006455DF" w:rsidP="00AD14A4">
            <w:pPr>
              <w:rPr>
                <w:rStyle w:val="a7"/>
              </w:rPr>
            </w:pPr>
          </w:p>
        </w:tc>
      </w:tr>
      <w:tr w:rsidR="006455D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455DF" w:rsidRDefault="006455D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455DF" w:rsidRPr="00D15B1E" w:rsidRDefault="006455DF" w:rsidP="00AD14A4">
            <w:pPr>
              <w:rPr>
                <w:rStyle w:val="a7"/>
              </w:rPr>
            </w:pPr>
          </w:p>
        </w:tc>
      </w:tr>
      <w:tr w:rsidR="006455D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455DF" w:rsidRDefault="006455D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455DF" w:rsidRPr="00D15B1E" w:rsidRDefault="006455DF" w:rsidP="00AD14A4">
            <w:pPr>
              <w:rPr>
                <w:rStyle w:val="a7"/>
              </w:rPr>
            </w:pPr>
          </w:p>
        </w:tc>
      </w:tr>
      <w:tr w:rsidR="006455D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455DF" w:rsidRDefault="006455D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455DF" w:rsidRPr="00D15B1E" w:rsidRDefault="006455DF" w:rsidP="00AD14A4">
            <w:pPr>
              <w:rPr>
                <w:rStyle w:val="a7"/>
              </w:rPr>
            </w:pPr>
          </w:p>
        </w:tc>
      </w:tr>
      <w:tr w:rsidR="006455D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455DF" w:rsidRDefault="006455D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455DF" w:rsidRPr="00D15B1E" w:rsidRDefault="006455DF" w:rsidP="00AD14A4">
            <w:pPr>
              <w:rPr>
                <w:rStyle w:val="a7"/>
              </w:rPr>
            </w:pPr>
          </w:p>
        </w:tc>
      </w:tr>
      <w:tr w:rsidR="006455D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455DF" w:rsidRDefault="006455D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455DF" w:rsidRPr="00D15B1E" w:rsidRDefault="006455DF" w:rsidP="00AD14A4">
            <w:pPr>
              <w:rPr>
                <w:rStyle w:val="a7"/>
              </w:rPr>
            </w:pPr>
          </w:p>
        </w:tc>
      </w:tr>
      <w:tr w:rsidR="006455D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455DF" w:rsidRDefault="006455D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455DF" w:rsidRPr="00D15B1E" w:rsidRDefault="006455DF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6455DF" w:rsidRPr="006455DF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6455DF" w:rsidRPr="006455DF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1A0F69" w:rsidRDefault="001A0F69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C377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BC377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BC377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455D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455D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455D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455D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455D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455D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455D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BC3774" w:rsidRPr="00BC3774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BC3774" w:rsidRPr="00BC3774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455DF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455DF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455D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6455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455DF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455DF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6455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455D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C3774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C3774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6455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6455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6455D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455DF" w:rsidRPr="006455DF" w:rsidRDefault="006455DF" w:rsidP="00EF07A3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455DF" w:rsidRPr="006455DF" w:rsidRDefault="006455DF" w:rsidP="00EF07A3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455DF" w:rsidRPr="006455DF" w:rsidRDefault="006455DF" w:rsidP="00EF07A3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455DF" w:rsidRPr="006455DF" w:rsidRDefault="006455DF" w:rsidP="00EF07A3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455DF" w:rsidRPr="006455DF" w:rsidRDefault="006455DF" w:rsidP="00EF07A3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455DF" w:rsidRPr="006455DF" w:rsidRDefault="006455DF" w:rsidP="00EF07A3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5DF" w:rsidRPr="006455DF" w:rsidRDefault="006455DF" w:rsidP="004E51DC">
            <w:pPr>
              <w:pStyle w:val="a8"/>
            </w:pPr>
          </w:p>
        </w:tc>
      </w:tr>
      <w:tr w:rsidR="006455DF" w:rsidRPr="006455DF" w:rsidTr="006455D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455DF" w:rsidRPr="006455DF" w:rsidRDefault="006455DF" w:rsidP="00EF07A3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455DF" w:rsidRPr="006455DF" w:rsidRDefault="006455DF" w:rsidP="004E51DC">
            <w:pPr>
              <w:pStyle w:val="a8"/>
              <w:rPr>
                <w:vertAlign w:val="superscript"/>
              </w:rPr>
            </w:pPr>
            <w:r w:rsidRPr="006455DF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6455D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89/2307-21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C3774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C3774" w:rsidRPr="00BC3774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9/2307-21"/>
    <w:docVar w:name="gig_kut" w:val="1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9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17154B52F977498AB304FECAE767F977"/>
    <w:docVar w:name="rm_id" w:val="6740"/>
    <w:docVar w:name="rm_name" w:val="                                          "/>
    <w:docVar w:name="rm_number" w:val=" 89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B4F6D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A0F69"/>
    <w:rsid w:val="001F4D8D"/>
    <w:rsid w:val="00232C8F"/>
    <w:rsid w:val="00234932"/>
    <w:rsid w:val="00244615"/>
    <w:rsid w:val="002A0605"/>
    <w:rsid w:val="002E55C6"/>
    <w:rsid w:val="00305B23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455DF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61446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305EB"/>
    <w:rsid w:val="00B41452"/>
    <w:rsid w:val="00BA30DE"/>
    <w:rsid w:val="00BA5029"/>
    <w:rsid w:val="00BC2F3C"/>
    <w:rsid w:val="00BC3774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2022-02-17T06:50:00Z</dcterms:created>
  <dcterms:modified xsi:type="dcterms:W3CDTF">2022-02-18T08:24:00Z</dcterms:modified>
</cp:coreProperties>
</file>